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552A63" w:rsidRDefault="00A85E89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258081" w:history="1">
        <w:r w:rsidR="00552A63" w:rsidRPr="0035551D">
          <w:rPr>
            <w:rStyle w:val="aa"/>
          </w:rPr>
          <w:t>IEEE8023-LAG-MIB</w:t>
        </w:r>
        <w:r w:rsidR="00552A63">
          <w:rPr>
            <w:webHidden/>
          </w:rPr>
          <w:tab/>
        </w:r>
        <w:r w:rsidR="00552A63">
          <w:rPr>
            <w:webHidden/>
          </w:rPr>
          <w:fldChar w:fldCharType="begin"/>
        </w:r>
        <w:r w:rsidR="00552A63">
          <w:rPr>
            <w:webHidden/>
          </w:rPr>
          <w:instrText xml:space="preserve"> PAGEREF _Toc399258081 \h </w:instrText>
        </w:r>
        <w:r w:rsidR="00552A63">
          <w:rPr>
            <w:webHidden/>
          </w:rPr>
        </w:r>
        <w:r w:rsidR="00552A63">
          <w:rPr>
            <w:webHidden/>
          </w:rPr>
          <w:fldChar w:fldCharType="separate"/>
        </w:r>
        <w:r w:rsidR="00552A63">
          <w:rPr>
            <w:webHidden/>
          </w:rPr>
          <w:t>2</w:t>
        </w:r>
        <w:r w:rsidR="00552A63">
          <w:rPr>
            <w:webHidden/>
          </w:rPr>
          <w:fldChar w:fldCharType="end"/>
        </w:r>
      </w:hyperlink>
    </w:p>
    <w:p w:rsidR="00552A63" w:rsidRDefault="00552A63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258082" w:history="1">
        <w:r w:rsidRPr="0035551D">
          <w:rPr>
            <w:rStyle w:val="a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_Toc399258082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552A63" w:rsidRDefault="00552A63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258083" w:history="1">
        <w:r w:rsidRPr="0035551D">
          <w:rPr>
            <w:rStyle w:val="aa"/>
          </w:rPr>
          <w:t>dot3adAggTable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_Toc399258083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552A63" w:rsidRDefault="00552A63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258084" w:history="1">
        <w:r w:rsidRPr="0035551D">
          <w:rPr>
            <w:rStyle w:val="aa"/>
          </w:rPr>
          <w:t>dot3adAggPortListTable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_Toc399258084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552A63" w:rsidRDefault="00552A63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258085" w:history="1">
        <w:r w:rsidRPr="0035551D">
          <w:rPr>
            <w:rStyle w:val="aa"/>
          </w:rPr>
          <w:t>dot3adAggPortTable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_Toc399258085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552A63" w:rsidRDefault="00552A63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258086" w:history="1">
        <w:r w:rsidRPr="0035551D">
          <w:rPr>
            <w:rStyle w:val="aa"/>
          </w:rPr>
          <w:t>dot3adAggPortStatsTable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_Toc399258086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552A63" w:rsidRDefault="00552A63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258087" w:history="1">
        <w:r w:rsidRPr="0035551D">
          <w:rPr>
            <w:rStyle w:val="aa"/>
          </w:rPr>
          <w:t>dot3adAggPortDebugTable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_Toc399258087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123282" w:rsidRDefault="00A85E89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552A63" w:rsidRPr="007319A4" w:rsidRDefault="00552A63" w:rsidP="00552A63">
      <w:pPr>
        <w:pStyle w:val="1"/>
        <w:tabs>
          <w:tab w:val="num" w:pos="432"/>
        </w:tabs>
        <w:ind w:left="432" w:hanging="432"/>
        <w:jc w:val="both"/>
      </w:pPr>
      <w:bookmarkStart w:id="0" w:name="_Toc397420222"/>
      <w:bookmarkStart w:id="1" w:name="_Toc399258081"/>
      <w:r w:rsidRPr="007319A4">
        <w:lastRenderedPageBreak/>
        <w:t>IEEE8023-LAG-MIB</w:t>
      </w:r>
      <w:bookmarkEnd w:id="0"/>
      <w:bookmarkEnd w:id="1"/>
    </w:p>
    <w:p w:rsidR="00552A63" w:rsidRDefault="00552A63" w:rsidP="00552A63">
      <w:proofErr w:type="gramStart"/>
      <w:r w:rsidRPr="00215676">
        <w:rPr>
          <w:rFonts w:eastAsia="charset0MS Sans Serif"/>
          <w:color w:val="000000"/>
        </w:rPr>
        <w:t>Management Information Base module for LAGG configuration, statistics, local system data, and remote systems data components.</w:t>
      </w:r>
      <w:proofErr w:type="gramEnd"/>
    </w:p>
    <w:p w:rsidR="00552A63" w:rsidRDefault="00552A63" w:rsidP="00552A63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2" w:name="_Toc397420223"/>
      <w:bookmarkStart w:id="3" w:name="_Toc399258082"/>
      <w:r w:rsidRPr="007319A4">
        <w:t>Scalar objects</w:t>
      </w:r>
      <w:bookmarkEnd w:id="2"/>
      <w:bookmarkEnd w:id="3"/>
    </w:p>
    <w:p w:rsidR="00552A63" w:rsidRPr="009540D9" w:rsidRDefault="00552A63" w:rsidP="00552A63">
      <w:r w:rsidRPr="00712705">
        <w:t>OID of this table is: 1.0.8802.1.1.1.1.1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552A63" w:rsidRPr="004C314F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A63" w:rsidRPr="004C314F" w:rsidRDefault="00552A63" w:rsidP="0091260D">
            <w:pPr>
              <w:pStyle w:val="TableHead"/>
            </w:pPr>
            <w:r w:rsidRPr="001E79D8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A63" w:rsidRPr="004C314F" w:rsidRDefault="00552A63" w:rsidP="0091260D">
            <w:pPr>
              <w:pStyle w:val="TableHead"/>
            </w:pPr>
            <w:r w:rsidRPr="001E79D8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A63" w:rsidRPr="004C314F" w:rsidRDefault="00552A63" w:rsidP="0091260D">
            <w:pPr>
              <w:pStyle w:val="TableHead"/>
            </w:pPr>
            <w:r w:rsidRPr="001E79D8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A63" w:rsidRPr="004C314F" w:rsidRDefault="00552A63" w:rsidP="0091260D">
            <w:pPr>
              <w:pStyle w:val="TableHead"/>
            </w:pPr>
            <w:r w:rsidRPr="001E79D8">
              <w:t>Description</w:t>
            </w:r>
          </w:p>
        </w:tc>
      </w:tr>
      <w:tr w:rsidR="00552A63" w:rsidRPr="004C314F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552A63" w:rsidRPr="004C314F" w:rsidRDefault="00552A63" w:rsidP="0091260D">
            <w:pPr>
              <w:pStyle w:val="TableText"/>
              <w:kinsoku w:val="0"/>
              <w:textAlignment w:val="top"/>
            </w:pPr>
            <w:r w:rsidRPr="00A81AC7">
              <w:t>dot3adTablesLastChanged (1.2.840.10006.300.43.1.3)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552A63" w:rsidRPr="004C314F" w:rsidRDefault="00552A63" w:rsidP="0091260D">
            <w:pPr>
              <w:pStyle w:val="TableText"/>
              <w:kinsoku w:val="0"/>
              <w:textAlignment w:val="top"/>
            </w:pPr>
            <w:r w:rsidRPr="00A81AC7"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552A63" w:rsidRPr="004C314F" w:rsidRDefault="00552A63" w:rsidP="0091260D">
            <w:pPr>
              <w:pStyle w:val="TableText"/>
              <w:kinsoku w:val="0"/>
              <w:textAlignment w:val="top"/>
            </w:pPr>
            <w:r w:rsidRPr="00A81AC7"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552A63" w:rsidRPr="004C314F" w:rsidRDefault="00552A63" w:rsidP="0091260D">
            <w:pPr>
              <w:pStyle w:val="TableText"/>
              <w:kinsoku w:val="0"/>
              <w:textAlignment w:val="top"/>
            </w:pPr>
            <w:r w:rsidRPr="00A81AC7">
              <w:t>Not supported</w:t>
            </w:r>
          </w:p>
        </w:tc>
      </w:tr>
    </w:tbl>
    <w:p w:rsidR="00552A63" w:rsidRDefault="00552A63" w:rsidP="00552A63"/>
    <w:p w:rsidR="00552A63" w:rsidRDefault="00552A63" w:rsidP="00552A63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4" w:name="_Toc397420224"/>
      <w:bookmarkStart w:id="5" w:name="_Toc399258083"/>
      <w:r w:rsidRPr="007319A4">
        <w:t>dot3adAggTable</w:t>
      </w:r>
      <w:bookmarkEnd w:id="4"/>
      <w:bookmarkEnd w:id="5"/>
    </w:p>
    <w:p w:rsidR="00552A63" w:rsidRPr="009540D9" w:rsidRDefault="00552A63" w:rsidP="00552A63">
      <w:pPr>
        <w:rPr>
          <w:rFonts w:eastAsia="charset0MS Sans Serif"/>
          <w:color w:val="000000"/>
        </w:rPr>
      </w:pPr>
      <w:r w:rsidRPr="00E74E36">
        <w:t>OID of this table is: 1.2.840.10006.300.43.1.1.1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552A63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552A63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dot3adAggIndex</w:t>
            </w:r>
            <w:r>
              <w:rPr>
                <w:rFonts w:cs="Helvetica"/>
              </w:rPr>
              <w:t xml:space="preserve"> (1.2.840.10006.300.43.1.1.1.1.1)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dot3adAggMACAddress</w:t>
            </w:r>
            <w:r>
              <w:rPr>
                <w:rFonts w:cs="Helvetica"/>
              </w:rPr>
              <w:t xml:space="preserve"> (1.2.840.10006.300.43.1.1.1.1.2)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dot3adAggActorSystemPriority</w:t>
            </w:r>
            <w:r>
              <w:rPr>
                <w:rFonts w:cs="Helvetica"/>
              </w:rPr>
              <w:t xml:space="preserve"> (1.2.840.10006.300.43.1.1.1.1.3)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dot3adAggActorSystemID</w:t>
            </w:r>
            <w:r>
              <w:rPr>
                <w:rFonts w:cs="Helvetica"/>
              </w:rPr>
              <w:t xml:space="preserve"> (1.2.840.10006.300.43.1.1.1.1.4)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dot3adAggAggregateOrIndividual</w:t>
            </w:r>
            <w:r>
              <w:rPr>
                <w:rFonts w:cs="Helvetica"/>
              </w:rPr>
              <w:t xml:space="preserve"> (1.2.840.10006.300.43.1.1.1.1.5)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dot3adAggActorAdminKey</w:t>
            </w:r>
            <w:r>
              <w:rPr>
                <w:rFonts w:cs="Helvetica"/>
              </w:rPr>
              <w:t xml:space="preserve"> (1.2.840.10006.300.43.1.1.1.1.6)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Only support read operation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dot3adAggActorOperKey</w:t>
            </w:r>
            <w:r>
              <w:rPr>
                <w:rFonts w:cs="Helvetica"/>
              </w:rPr>
              <w:t xml:space="preserve"> (1.2.840.10006.300.43.1.1.1.1.7)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dot3adAggPartnerSystemID</w:t>
            </w:r>
            <w:r>
              <w:rPr>
                <w:rFonts w:cs="Helvetica"/>
              </w:rPr>
              <w:t xml:space="preserve"> (1.2.840.10006.300.43.1.1.1.1.8)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dot3adAggPartnerSystemPriority</w:t>
            </w:r>
            <w:r>
              <w:rPr>
                <w:rFonts w:cs="Helvetica"/>
              </w:rPr>
              <w:t xml:space="preserve"> (1.2.840.10006.300.43.1.1.1.1.9)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dot3adAggPartnerOperKey</w:t>
            </w:r>
            <w:r>
              <w:rPr>
                <w:rFonts w:cs="Helvetica"/>
              </w:rPr>
              <w:t xml:space="preserve"> (1.2.840.10006.300.43.1.1.1.1.10)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dot3adAggCollectorMaxDelay</w:t>
            </w:r>
            <w:r>
              <w:rPr>
                <w:rFonts w:cs="Helvetica"/>
              </w:rPr>
              <w:t xml:space="preserve"> (1.2.840.10006.300.43.1.1.1.1.11)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Only support read operation</w:t>
            </w:r>
            <w:r>
              <w:rPr>
                <w:rFonts w:cs="Helvetica" w:hint="eastAsia"/>
              </w:rPr>
              <w:t xml:space="preserve">. </w:t>
            </w:r>
            <w:r w:rsidRPr="00705B37">
              <w:rPr>
                <w:color w:val="000000"/>
              </w:rPr>
              <w:t xml:space="preserve">The value is always </w:t>
            </w:r>
            <w:r w:rsidRPr="00705B37">
              <w:rPr>
                <w:rFonts w:hint="eastAsia"/>
                <w:color w:val="000000"/>
              </w:rPr>
              <w:t>zero</w:t>
            </w:r>
            <w:r w:rsidRPr="00705B37">
              <w:rPr>
                <w:color w:val="000000"/>
              </w:rPr>
              <w:t>.</w:t>
            </w:r>
          </w:p>
        </w:tc>
      </w:tr>
    </w:tbl>
    <w:p w:rsidR="00552A63" w:rsidRPr="005F0325" w:rsidRDefault="00552A63" w:rsidP="00552A63"/>
    <w:p w:rsidR="00552A63" w:rsidRDefault="00552A63" w:rsidP="00552A63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6" w:name="_Toc397420225"/>
      <w:bookmarkStart w:id="7" w:name="_Toc399258084"/>
      <w:r w:rsidRPr="007319A4">
        <w:lastRenderedPageBreak/>
        <w:t>dot3adAggPortListTable</w:t>
      </w:r>
      <w:bookmarkEnd w:id="6"/>
      <w:bookmarkEnd w:id="7"/>
    </w:p>
    <w:p w:rsidR="00552A63" w:rsidRPr="009540D9" w:rsidRDefault="00552A63" w:rsidP="00552A63">
      <w:r w:rsidRPr="00EB60BB">
        <w:t>OID of this table is: 1.2.840.10006.300.43.1.1.2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552A63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552A63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dot3adAggPortListPorts</w:t>
            </w:r>
            <w:r>
              <w:rPr>
                <w:rFonts w:cs="Helvetica"/>
              </w:rPr>
              <w:t xml:space="preserve"> (1.2.840.10006.300.43.1.1.2.1.1)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</w:tbl>
    <w:p w:rsidR="00552A63" w:rsidRDefault="00552A63" w:rsidP="00552A63"/>
    <w:p w:rsidR="00552A63" w:rsidRDefault="00552A63" w:rsidP="00552A63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8" w:name="_Toc397420226"/>
      <w:bookmarkStart w:id="9" w:name="_Toc399258085"/>
      <w:r w:rsidRPr="007319A4">
        <w:t>dot3adAggPortTable</w:t>
      </w:r>
      <w:bookmarkEnd w:id="8"/>
      <w:bookmarkEnd w:id="9"/>
    </w:p>
    <w:p w:rsidR="00552A63" w:rsidRPr="009540D9" w:rsidRDefault="00552A63" w:rsidP="00552A63">
      <w:r w:rsidRPr="004E375E">
        <w:t>OID of this table is: 1.2.840.10006.300.43.1.2.1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552A63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552A63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dot3adAggPortIndex</w:t>
            </w:r>
            <w:r>
              <w:rPr>
                <w:rFonts w:cs="Helvetica"/>
              </w:rPr>
              <w:t xml:space="preserve"> (1.2.840.10006.300.43.1.2.1.1.1)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dot3adAggPortActorSystemPriority</w:t>
            </w:r>
            <w:r>
              <w:rPr>
                <w:rFonts w:cs="Helvetica"/>
              </w:rPr>
              <w:t xml:space="preserve"> (1.2.840.10006.300.43.1.2.1.1.2)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dot3adAggPortActorSystemID</w:t>
            </w:r>
            <w:r>
              <w:rPr>
                <w:rFonts w:cs="Helvetica"/>
              </w:rPr>
              <w:t xml:space="preserve"> (1.2.840.10006.300.43.1.2.1.1.3)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dot3adAggPortActorAdminKey</w:t>
            </w:r>
            <w:r>
              <w:rPr>
                <w:rFonts w:cs="Helvetica"/>
              </w:rPr>
              <w:t xml:space="preserve"> (1.2.840.10006.300.43.1.2.1.1.4)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dot3adAggPortActorOperKey</w:t>
            </w:r>
            <w:r>
              <w:rPr>
                <w:rFonts w:cs="Helvetica"/>
              </w:rPr>
              <w:t xml:space="preserve"> (1.2.840.10006.300.43.1.2.1.1.5)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Only support read operation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dot3adAggPortPartnerAdminSystemPriority</w:t>
            </w:r>
            <w:r>
              <w:rPr>
                <w:rFonts w:cs="Helvetica"/>
              </w:rPr>
              <w:t xml:space="preserve"> (1.2.840.10006.300.43.1.2.1.1.6)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Only support read operation</w:t>
            </w:r>
            <w:r>
              <w:rPr>
                <w:rFonts w:cs="Helvetica" w:hint="eastAsia"/>
              </w:rPr>
              <w:t xml:space="preserve">. </w:t>
            </w:r>
            <w:r>
              <w:rPr>
                <w:color w:val="000000"/>
              </w:rPr>
              <w:t xml:space="preserve">The value is always </w:t>
            </w:r>
            <w:r>
              <w:rPr>
                <w:rFonts w:hint="eastAsia"/>
                <w:color w:val="000000"/>
              </w:rPr>
              <w:t>32768</w:t>
            </w:r>
            <w:r>
              <w:rPr>
                <w:color w:val="000000"/>
              </w:rPr>
              <w:t>.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dot3adAggPortPartnerOperSystemPriority</w:t>
            </w:r>
            <w:r>
              <w:rPr>
                <w:rFonts w:cs="Helvetica"/>
              </w:rPr>
              <w:t xml:space="preserve"> (1.2.840.10006.300.43.1.2.1.1.7)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dot3adAggPortPartnerAdminSystemID</w:t>
            </w:r>
            <w:r>
              <w:rPr>
                <w:rFonts w:cs="Helvetica"/>
              </w:rPr>
              <w:t xml:space="preserve"> (1.2.840.10006.300.43.1.2.1.1.8)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Only support read operation</w:t>
            </w:r>
            <w:r>
              <w:rPr>
                <w:rFonts w:cs="Helvetica" w:hint="eastAsia"/>
              </w:rPr>
              <w:t xml:space="preserve">. </w:t>
            </w:r>
            <w:r w:rsidRPr="00705B37">
              <w:rPr>
                <w:color w:val="000000"/>
              </w:rPr>
              <w:t xml:space="preserve">The value is always </w:t>
            </w:r>
            <w:r w:rsidRPr="00705B37">
              <w:rPr>
                <w:rFonts w:hint="eastAsia"/>
                <w:color w:val="000000"/>
              </w:rPr>
              <w:t>zero</w:t>
            </w:r>
            <w:r w:rsidRPr="00705B37">
              <w:rPr>
                <w:color w:val="000000"/>
              </w:rPr>
              <w:t>.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dot3adAggPortPartnerOperSystemID</w:t>
            </w:r>
            <w:r>
              <w:rPr>
                <w:rFonts w:cs="Helvetica"/>
              </w:rPr>
              <w:t xml:space="preserve"> (1.2.840.10006.300.43.1.2.1.1.9)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dot3adAggPortPartnerAdminKey</w:t>
            </w:r>
            <w:r>
              <w:rPr>
                <w:rFonts w:cs="Helvetica"/>
              </w:rPr>
              <w:t xml:space="preserve"> (1.2.840.10006.300.43.1.2.1.1.10)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Only support read operation</w:t>
            </w:r>
            <w:r>
              <w:rPr>
                <w:rFonts w:cs="Helvetica" w:hint="eastAsia"/>
              </w:rPr>
              <w:t xml:space="preserve">. </w:t>
            </w:r>
            <w:r w:rsidRPr="00705B37">
              <w:rPr>
                <w:color w:val="000000"/>
              </w:rPr>
              <w:t xml:space="preserve">The value is always </w:t>
            </w:r>
            <w:r w:rsidRPr="00705B37">
              <w:rPr>
                <w:rFonts w:hint="eastAsia"/>
                <w:color w:val="000000"/>
              </w:rPr>
              <w:t>zero</w:t>
            </w:r>
            <w:r w:rsidRPr="00705B37">
              <w:rPr>
                <w:color w:val="000000"/>
              </w:rPr>
              <w:t>.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dot3adAggPortPartnerOperKey</w:t>
            </w:r>
            <w:r>
              <w:rPr>
                <w:rFonts w:cs="Helvetica"/>
              </w:rPr>
              <w:t xml:space="preserve"> (1.2.840.10006.300.43.1.2.1.1.11)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dot3adAggPortSelectedAggID</w:t>
            </w:r>
            <w:r>
              <w:rPr>
                <w:rFonts w:cs="Helvetica"/>
              </w:rPr>
              <w:t xml:space="preserve"> (1.2.840.10006.300.43.1.2.1.1.12)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dot3adAggPortAttachedAggID</w:t>
            </w:r>
            <w:r>
              <w:rPr>
                <w:rFonts w:cs="Helvetica"/>
              </w:rPr>
              <w:t xml:space="preserve"> (1.2.840.10006.300.43.1.2.1.1.13)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dot3adAggPortActorPort</w:t>
            </w:r>
            <w:r>
              <w:rPr>
                <w:rFonts w:cs="Helvetica"/>
              </w:rPr>
              <w:t xml:space="preserve"> (1.2.840.10006.300.43.1.2.1.1.14)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lastRenderedPageBreak/>
              <w:t>dot3adAggPortActorPortPriority</w:t>
            </w:r>
            <w:r>
              <w:rPr>
                <w:rFonts w:cs="Helvetica"/>
              </w:rPr>
              <w:t xml:space="preserve"> (1.2.840.10006.300.43.1.2.1.1.15)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dot3adAggPortPartnerAdminPort</w:t>
            </w:r>
            <w:r>
              <w:rPr>
                <w:rFonts w:cs="Helvetica"/>
              </w:rPr>
              <w:t xml:space="preserve"> (1.2.840.10006.300.43.1.2.1.1.16)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Only support read operation</w:t>
            </w:r>
            <w:r>
              <w:rPr>
                <w:rFonts w:cs="Helvetica" w:hint="eastAsia"/>
              </w:rPr>
              <w:t xml:space="preserve">. </w:t>
            </w:r>
            <w:r w:rsidRPr="00705B37">
              <w:rPr>
                <w:color w:val="000000"/>
              </w:rPr>
              <w:t xml:space="preserve">The value is always </w:t>
            </w:r>
            <w:r w:rsidRPr="00705B37">
              <w:rPr>
                <w:rFonts w:hint="eastAsia"/>
                <w:color w:val="000000"/>
              </w:rPr>
              <w:t>zero</w:t>
            </w:r>
            <w:r w:rsidRPr="00705B37">
              <w:rPr>
                <w:color w:val="000000"/>
              </w:rPr>
              <w:t>.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dot3adAggPortPartnerOperPort</w:t>
            </w:r>
            <w:r>
              <w:rPr>
                <w:rFonts w:cs="Helvetica"/>
              </w:rPr>
              <w:t xml:space="preserve"> (1.2.840.10006.300.43.1.2.1.1.17)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dot3adAggPortPartnerAdminPortPriority</w:t>
            </w:r>
            <w:r>
              <w:rPr>
                <w:rFonts w:cs="Helvetica"/>
              </w:rPr>
              <w:t xml:space="preserve"> (1.2.840.10006.300.43.1.2.1.1.18)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Only support read operation</w:t>
            </w:r>
            <w:r>
              <w:rPr>
                <w:rFonts w:cs="Helvetica" w:hint="eastAsia"/>
              </w:rPr>
              <w:t xml:space="preserve">. </w:t>
            </w:r>
            <w:r>
              <w:rPr>
                <w:color w:val="000000"/>
              </w:rPr>
              <w:t xml:space="preserve">The value is always </w:t>
            </w:r>
            <w:r>
              <w:rPr>
                <w:rFonts w:hint="eastAsia"/>
                <w:color w:val="000000"/>
              </w:rPr>
              <w:t>32768</w:t>
            </w:r>
            <w:r>
              <w:rPr>
                <w:color w:val="000000"/>
              </w:rPr>
              <w:t>.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dot3adAggPortPartnerOperPortPriority</w:t>
            </w:r>
            <w:r>
              <w:rPr>
                <w:rFonts w:cs="Helvetica"/>
              </w:rPr>
              <w:t xml:space="preserve"> (1.2.840.10006.300.43.1.2.1.1.19)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dot3adAggPortActorAdminState</w:t>
            </w:r>
            <w:r>
              <w:rPr>
                <w:rFonts w:cs="Helvetica"/>
              </w:rPr>
              <w:t xml:space="preserve"> (1.2.840.10006.300.43.1.2.1.1.20)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52A63" w:rsidRPr="002E6EEF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2E6EEF">
              <w:rPr>
                <w:rFonts w:cs="Helvetica"/>
              </w:rPr>
              <w:t xml:space="preserve">Only the </w:t>
            </w:r>
            <w:proofErr w:type="spellStart"/>
            <w:r w:rsidRPr="002E6EEF">
              <w:rPr>
                <w:rFonts w:cs="Helvetica"/>
              </w:rPr>
              <w:t>LACP_Timeout</w:t>
            </w:r>
            <w:proofErr w:type="spellEnd"/>
            <w:r w:rsidRPr="002E6EEF">
              <w:rPr>
                <w:rFonts w:cs="Helvetica"/>
              </w:rPr>
              <w:t xml:space="preserve"> bit supports write operation. The value is always </w:t>
            </w:r>
            <w:r>
              <w:rPr>
                <w:rFonts w:cs="Helvetica" w:hint="eastAsia"/>
              </w:rPr>
              <w:t>A2</w:t>
            </w:r>
            <w:r w:rsidRPr="002E6EEF">
              <w:rPr>
                <w:rFonts w:cs="Helvetica"/>
              </w:rPr>
              <w:t xml:space="preserve"> or </w:t>
            </w:r>
            <w:r>
              <w:rPr>
                <w:rFonts w:cs="Helvetica" w:hint="eastAsia"/>
              </w:rPr>
              <w:t>E2</w:t>
            </w:r>
            <w:r w:rsidRPr="002E6EEF">
              <w:rPr>
                <w:rFonts w:cs="Helvetica"/>
              </w:rPr>
              <w:t xml:space="preserve"> (hex) if the port is a member of dynamic link aggregation group, otherwise 00 (hex).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dot3adAggPortActorOperState</w:t>
            </w:r>
            <w:r>
              <w:rPr>
                <w:rFonts w:cs="Helvetica"/>
              </w:rPr>
              <w:t xml:space="preserve"> (1.2.840.10006.300.43.1.2.1.1.21)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dot3adAggPortPartnerAdminState</w:t>
            </w:r>
            <w:r>
              <w:rPr>
                <w:rFonts w:cs="Helvetica"/>
              </w:rPr>
              <w:t xml:space="preserve"> (1.2.840.10006.300.43.1.2.1.1.22)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Only support read operation</w:t>
            </w:r>
            <w:r>
              <w:rPr>
                <w:rFonts w:cs="Helvetica" w:hint="eastAsia"/>
              </w:rPr>
              <w:t xml:space="preserve">. </w:t>
            </w:r>
            <w:r w:rsidRPr="00BB67A1">
              <w:rPr>
                <w:rFonts w:cs="Helvetica"/>
              </w:rPr>
              <w:t xml:space="preserve">The value is always </w:t>
            </w:r>
            <w:r w:rsidRPr="00BB67A1">
              <w:rPr>
                <w:rFonts w:cs="Helvetica" w:hint="eastAsia"/>
              </w:rPr>
              <w:t>1C hex if the port is a member of dynamic link aggregation group</w:t>
            </w:r>
            <w:r w:rsidRPr="00BB67A1">
              <w:rPr>
                <w:rFonts w:cs="Helvetica"/>
              </w:rPr>
              <w:t>, otherwise</w:t>
            </w:r>
            <w:r w:rsidRPr="00BB67A1">
              <w:rPr>
                <w:rFonts w:cs="Helvetica" w:hint="eastAsia"/>
              </w:rPr>
              <w:t xml:space="preserve"> 00 </w:t>
            </w:r>
            <w:proofErr w:type="gramStart"/>
            <w:r w:rsidRPr="00BB67A1">
              <w:rPr>
                <w:rFonts w:cs="Helvetica" w:hint="eastAsia"/>
              </w:rPr>
              <w:t>hex</w:t>
            </w:r>
            <w:proofErr w:type="gramEnd"/>
            <w:r w:rsidRPr="00BB67A1">
              <w:rPr>
                <w:rFonts w:cs="Helvetica"/>
              </w:rPr>
              <w:t>.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dot3adAggPortPartnerOperState</w:t>
            </w:r>
            <w:r>
              <w:rPr>
                <w:rFonts w:cs="Helvetica"/>
              </w:rPr>
              <w:t xml:space="preserve"> (1.2.840.10006.300.43.1.2.1.1.23)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dot3adAggPortAggregateOrIndividual</w:t>
            </w:r>
            <w:r>
              <w:rPr>
                <w:rFonts w:cs="Helvetica"/>
              </w:rPr>
              <w:t xml:space="preserve"> (1.2.840.10006.300.43.1.2.1.1.24)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</w:tbl>
    <w:p w:rsidR="00552A63" w:rsidRDefault="00552A63" w:rsidP="00552A63"/>
    <w:p w:rsidR="00552A63" w:rsidRDefault="00552A63" w:rsidP="00552A63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0" w:name="_Toc397420227"/>
      <w:bookmarkStart w:id="11" w:name="_Toc399258086"/>
      <w:r w:rsidRPr="007319A4">
        <w:t>dot3adAggPortStatsTable</w:t>
      </w:r>
      <w:bookmarkEnd w:id="10"/>
      <w:bookmarkEnd w:id="11"/>
    </w:p>
    <w:p w:rsidR="00552A63" w:rsidRPr="009540D9" w:rsidRDefault="00552A63" w:rsidP="00552A63">
      <w:r w:rsidRPr="0064391D">
        <w:t>OID of this table is: 1.2.840.10006.300.43.1.2.2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552A63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552A63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dot3adAggPortStatsLACPDUsRx</w:t>
            </w:r>
            <w:r>
              <w:rPr>
                <w:rFonts w:cs="Helvetica"/>
              </w:rPr>
              <w:t xml:space="preserve"> (1.2.840.10006.300.43.1.2.2.1.1)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dot3adAggPortStatsMarkerPDUsRx</w:t>
            </w:r>
            <w:r>
              <w:rPr>
                <w:rFonts w:cs="Helvetica"/>
              </w:rPr>
              <w:t xml:space="preserve"> (1.2.840.10006.300.43.1.2.2.1.2)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dot3adAggPortStatsMarkerResponsePDUsRx</w:t>
            </w:r>
            <w:r>
              <w:rPr>
                <w:rFonts w:cs="Helvetica"/>
              </w:rPr>
              <w:t xml:space="preserve"> (1.2.840.10006.300.43.1.2.2.1.3)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dot3adAggPortStatsUnknownRx</w:t>
            </w:r>
            <w:r>
              <w:rPr>
                <w:rFonts w:cs="Helvetica"/>
              </w:rPr>
              <w:t xml:space="preserve"> (1.2.840.10006.300.43.1.2.2.1.4)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lastRenderedPageBreak/>
              <w:t>dot3adAggPortStatsIllegalRx</w:t>
            </w:r>
            <w:r>
              <w:rPr>
                <w:rFonts w:cs="Helvetica"/>
              </w:rPr>
              <w:t xml:space="preserve"> (1.2.840.10006.300.43.1.2.2.1.5)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dot3adAggPortStatsLACPDUsTx</w:t>
            </w:r>
            <w:r>
              <w:rPr>
                <w:rFonts w:cs="Helvetica"/>
              </w:rPr>
              <w:t xml:space="preserve"> (1.2.840.10006.300.43.1.2.2.1.6)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dot3adAggPortStatsMarkerPDUsTx</w:t>
            </w:r>
            <w:r>
              <w:rPr>
                <w:rFonts w:cs="Helvetica"/>
              </w:rPr>
              <w:t xml:space="preserve"> (1.2.840.10006.300.43.1.2.2.1.7)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dot3adAggPortStatsMarkerResponsePDUsTx</w:t>
            </w:r>
            <w:r>
              <w:rPr>
                <w:rFonts w:cs="Helvetica"/>
              </w:rPr>
              <w:t xml:space="preserve"> (1.2.840.10006.300.43.1.2.2.1.8)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</w:tbl>
    <w:p w:rsidR="00552A63" w:rsidRDefault="00552A63" w:rsidP="00552A63"/>
    <w:p w:rsidR="00552A63" w:rsidRDefault="00552A63" w:rsidP="00552A63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2" w:name="_Toc397420228"/>
      <w:bookmarkStart w:id="13" w:name="_Toc399258087"/>
      <w:r w:rsidRPr="007319A4">
        <w:t>dot3adAggPortDebugTable</w:t>
      </w:r>
      <w:bookmarkEnd w:id="12"/>
      <w:bookmarkEnd w:id="13"/>
    </w:p>
    <w:p w:rsidR="00552A63" w:rsidRPr="009540D9" w:rsidRDefault="00552A63" w:rsidP="00552A63">
      <w:r w:rsidRPr="00F135BD">
        <w:t>OID of this table is: 1.2.840.10006.300.43.1.2.3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552A63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552A63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dot3adAggPortDebugRxState</w:t>
            </w:r>
            <w:r>
              <w:rPr>
                <w:rFonts w:cs="Helvetica"/>
              </w:rPr>
              <w:t xml:space="preserve"> (1.2.840.10006.300.43.1.2.3.1.1)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dot3adAggPortDebugLastRxTime</w:t>
            </w:r>
            <w:r>
              <w:rPr>
                <w:rFonts w:cs="Helvetica"/>
              </w:rPr>
              <w:t xml:space="preserve"> (1.2.840.10006.300.43.1.2.3.1.2)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dot3adAggPortDebugMuxState</w:t>
            </w:r>
            <w:r>
              <w:rPr>
                <w:rFonts w:cs="Helvetica"/>
              </w:rPr>
              <w:t xml:space="preserve"> (1.2.840.10006.300.43.1.2.3.1.3)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dot3adAggPortDebugMuxReason</w:t>
            </w:r>
            <w:r>
              <w:rPr>
                <w:rFonts w:cs="Helvetica"/>
              </w:rPr>
              <w:t xml:space="preserve"> (1.2.840.10006.300.43.1.2.3.1.4)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dot3adAggPortDebugActorChurnState</w:t>
            </w:r>
            <w:r>
              <w:rPr>
                <w:rFonts w:cs="Helvetica"/>
              </w:rPr>
              <w:t xml:space="preserve"> (1.2.840.10006.300.43.1.2.3.1.5)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dot3adAggPortDebugPartnerChurnState</w:t>
            </w:r>
            <w:r>
              <w:rPr>
                <w:rFonts w:cs="Helvetica"/>
              </w:rPr>
              <w:t xml:space="preserve"> (1.2.840.10006.300.43.1.2.3.1.6)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dot3adAggPortDebugActorChurnCount</w:t>
            </w:r>
            <w:r>
              <w:rPr>
                <w:rFonts w:cs="Helvetica"/>
              </w:rPr>
              <w:t xml:space="preserve"> (1.2.840.10006.300.43.1.2.3.1.7)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dot3adAggPortDebugPartnerChurnCount</w:t>
            </w:r>
            <w:r>
              <w:rPr>
                <w:rFonts w:cs="Helvetica"/>
              </w:rPr>
              <w:t xml:space="preserve"> (1.2.840.10006.300.43.1.2.3.1.8)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dot3adAggPortDebugActorSyncTransitionCount</w:t>
            </w:r>
            <w:r>
              <w:rPr>
                <w:rFonts w:cs="Helvetica"/>
              </w:rPr>
              <w:t xml:space="preserve"> (1.2.840.10006.300.43.1.2.3.1.9)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hint="eastAsia"/>
              </w:rPr>
              <w:t>Not supported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dot3adAggPortDebugPartnerSyncTransitionCount</w:t>
            </w:r>
            <w:r>
              <w:rPr>
                <w:rFonts w:cs="Helvetica"/>
              </w:rPr>
              <w:t xml:space="preserve"> (1.2.840.10006.300.43.1.2.3.1.10)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hint="eastAsia"/>
              </w:rPr>
              <w:t>Not supported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dot3adAggPortDebugActorChangeCount</w:t>
            </w:r>
            <w:r>
              <w:rPr>
                <w:rFonts w:cs="Helvetica"/>
              </w:rPr>
              <w:t xml:space="preserve"> (1.2.840.10006.300.43.1.2.3.1.11)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52A63" w:rsidRPr="009540D9" w:rsidTr="0091260D">
        <w:tc>
          <w:tcPr>
            <w:tcW w:w="3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lastRenderedPageBreak/>
              <w:t>dot3adAggPortDebugPartnerChangeCount</w:t>
            </w:r>
            <w:r>
              <w:rPr>
                <w:rFonts w:cs="Helvetica"/>
              </w:rPr>
              <w:t xml:space="preserve"> (1.2.840.10006.300.43.1.2.3.1.12) </w:t>
            </w:r>
          </w:p>
        </w:tc>
        <w:tc>
          <w:tcPr>
            <w:tcW w:w="144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52A63" w:rsidRPr="009540D9" w:rsidRDefault="00552A63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</w:tbl>
    <w:p w:rsidR="0020629E" w:rsidRPr="00991579" w:rsidRDefault="0020629E" w:rsidP="00552A63"/>
    <w:sectPr w:rsidR="0020629E" w:rsidRPr="00991579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0761" w:rsidRDefault="008F0761">
      <w:r>
        <w:separator/>
      </w:r>
    </w:p>
  </w:endnote>
  <w:endnote w:type="continuationSeparator" w:id="0">
    <w:p w:rsidR="008F0761" w:rsidRDefault="008F07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A85E89">
      <w:fldChar w:fldCharType="begin"/>
    </w:r>
    <w:r>
      <w:instrText>PAGE</w:instrText>
    </w:r>
    <w:r w:rsidR="00A85E89">
      <w:fldChar w:fldCharType="separate"/>
    </w:r>
    <w:r w:rsidR="00552A63">
      <w:rPr>
        <w:noProof/>
      </w:rPr>
      <w:t>1</w:t>
    </w:r>
    <w:r w:rsidR="00A85E89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552A63">
        <w:rPr>
          <w:noProof/>
        </w:rPr>
        <w:t>6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0761" w:rsidRDefault="008F0761">
      <w:r>
        <w:separator/>
      </w:r>
    </w:p>
  </w:footnote>
  <w:footnote w:type="continuationSeparator" w:id="0">
    <w:p w:rsidR="008F0761" w:rsidRDefault="008F07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552A63" w:rsidRPr="00552A63">
      <w:t xml:space="preserve"> IEEE8023-LAG-MIB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85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2A63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076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85E89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552A63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552A63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552A63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hAnsi="Futura Md"/>
      <w:sz w:val="18"/>
      <w:szCs w:val="18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color w:val="0090C8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552A63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552A63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552A63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552A63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C282B-C8F3-4CAD-AB34-C34581548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6</Pages>
  <Words>1065</Words>
  <Characters>6077</Characters>
  <Application>Microsoft Office Word</Application>
  <DocSecurity>0</DocSecurity>
  <Lines>50</Lines>
  <Paragraphs>14</Paragraphs>
  <ScaleCrop>false</ScaleCrop>
  <Company/>
  <LinksUpToDate>false</LinksUpToDate>
  <CharactersWithSpaces>7128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20</cp:revision>
  <cp:lastPrinted>2010-05-04T10:01:00Z</cp:lastPrinted>
  <dcterms:created xsi:type="dcterms:W3CDTF">2014-07-11T01:33:00Z</dcterms:created>
  <dcterms:modified xsi:type="dcterms:W3CDTF">2014-09-23T09:52:00Z</dcterms:modified>
</cp:coreProperties>
</file>